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CC" w:rsidRDefault="009E0FD4" w:rsidP="006054CC">
      <w:pPr>
        <w:pStyle w:val="2"/>
      </w:pPr>
      <w:bookmarkStart w:id="0" w:name="_Toc375071055"/>
      <w:bookmarkStart w:id="1" w:name="_Toc392747454"/>
      <w:bookmarkEnd w:id="0"/>
      <w:r w:rsidRPr="004F50DE">
        <w:t>MPLS-LDP-STD-MIB</w:t>
      </w:r>
      <w:bookmarkEnd w:id="1"/>
    </w:p>
    <w:p w:rsidR="009E0FD4" w:rsidRPr="004F50DE" w:rsidRDefault="006054CC" w:rsidP="009E0FD4">
      <w:r>
        <w:rPr>
          <w:rFonts w:hint="eastAsia"/>
        </w:rPr>
        <w:t>本节介绍</w:t>
      </w:r>
      <w:r>
        <w:t>MPLS-LDP-STD-MIB</w:t>
      </w:r>
      <w:r>
        <w:rPr>
          <w:rFonts w:hint="eastAsia"/>
        </w:rPr>
        <w:t>模块输出的告警信息。</w:t>
      </w:r>
    </w:p>
    <w:p w:rsidR="009E0FD4" w:rsidRPr="004F50DE" w:rsidRDefault="006054CC" w:rsidP="009E0FD4">
      <w:pPr>
        <w:pStyle w:val="3"/>
      </w:pPr>
      <w:bookmarkStart w:id="2" w:name="_Toc388967327"/>
      <w:bookmarkStart w:id="3" w:name="_Toc391459273"/>
      <w:bookmarkStart w:id="4" w:name="_Toc392747455"/>
      <w:r>
        <w:t>mplsLdpInitSessionThresholdExceeded</w:t>
      </w:r>
      <w:bookmarkEnd w:id="2"/>
      <w:bookmarkEnd w:id="3"/>
      <w:bookmarkEnd w:id="4"/>
    </w:p>
    <w:p w:rsidR="009E0FD4" w:rsidRPr="004F50DE" w:rsidRDefault="006054CC" w:rsidP="009E0FD4">
      <w:pPr>
        <w:pStyle w:val="Command"/>
      </w:pPr>
      <w:r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490888" w:rsidRPr="004F50DE" w:rsidRDefault="006054CC" w:rsidP="00013CF8">
            <w:pPr>
              <w:pStyle w:val="TableHeadingleft"/>
            </w:pPr>
            <w:r w:rsidRPr="00013CF8">
              <w:t>OID</w:t>
            </w:r>
          </w:p>
        </w:tc>
        <w:tc>
          <w:tcPr>
            <w:tcW w:w="7158" w:type="dxa"/>
            <w:shd w:val="clear" w:color="auto" w:fill="auto"/>
          </w:tcPr>
          <w:p w:rsidR="00490888" w:rsidRPr="004F50DE" w:rsidRDefault="006054CC" w:rsidP="00013CF8">
            <w:pPr>
              <w:pStyle w:val="TableText"/>
            </w:pPr>
            <w:r>
              <w:t>1.3.6.1.2.1.10.166.4.0.1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t>MIB</w:t>
            </w:r>
            <w:r w:rsidRPr="00013CF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>
              <w:t>rfc3815-mpls-ldp-std.mib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rPr>
                <w:rFonts w:hint="eastAsia"/>
              </w:rPr>
              <w:t>重要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rPr>
                <w:rFonts w:hint="eastAsia"/>
              </w:rPr>
              <w:t>开启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【描述】</w:t>
      </w:r>
    </w:p>
    <w:p w:rsidR="00490888" w:rsidRPr="004F50DE" w:rsidRDefault="006054CC" w:rsidP="009E0FD4">
      <w:r w:rsidRPr="006054CC">
        <w:rPr>
          <w:rFonts w:hint="eastAsia"/>
        </w:rPr>
        <w:t>当会话初始化消息的数量超过了</w:t>
      </w:r>
      <w:r w:rsidRPr="006054CC">
        <w:t>mplsLdpEntityInitSessionThreshold</w:t>
      </w:r>
      <w:r w:rsidRPr="006054CC">
        <w:rPr>
          <w:rFonts w:hint="eastAsia"/>
        </w:rPr>
        <w:t>的值（非零）时，系统会发送告警。</w:t>
      </w:r>
    </w:p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490888" w:rsidRPr="00013CF8" w:rsidRDefault="006054CC" w:rsidP="00705440">
            <w:pPr>
              <w:pStyle w:val="TableHeadingleft"/>
            </w:pPr>
            <w:r w:rsidRPr="00013CF8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ldp</w:t>
            </w:r>
          </w:p>
        </w:tc>
      </w:tr>
      <w:tr w:rsidR="00490888" w:rsidRPr="004F50DE" w:rsidTr="00490888">
        <w:trPr>
          <w:cantSplit/>
        </w:trPr>
        <w:tc>
          <w:tcPr>
            <w:tcW w:w="1254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ldp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13CF8" w:rsidRPr="004F50DE" w:rsidTr="00013CF8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13CF8" w:rsidRDefault="00013CF8" w:rsidP="00513827">
            <w:pPr>
              <w:pStyle w:val="TableHeading"/>
            </w:pP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13CF8" w:rsidRPr="00E26C7A" w:rsidRDefault="00013CF8" w:rsidP="00513827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13CF8" w:rsidRPr="00E26C7A" w:rsidRDefault="00013CF8" w:rsidP="00513827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9E0FD4" w:rsidRPr="004F50DE" w:rsidTr="00013CF8">
        <w:trPr>
          <w:cantSplit/>
        </w:trPr>
        <w:tc>
          <w:tcPr>
            <w:tcW w:w="3607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1.3.6.1.2.1.10.166.4.1.2.3.1.1</w:t>
            </w:r>
            <w:r w:rsidRPr="006054CC">
              <w:t>1</w:t>
            </w:r>
            <w:r w:rsidRPr="006054CC">
              <w:rPr>
                <w:lang w:eastAsia="en-US"/>
              </w:rPr>
              <w:t xml:space="preserve"> (mplsLdpEntityInitSessionThreshold)</w:t>
            </w:r>
          </w:p>
        </w:tc>
        <w:tc>
          <w:tcPr>
            <w:tcW w:w="2045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9E0FD4" w:rsidRPr="004F50DE" w:rsidRDefault="006054CC" w:rsidP="00013CF8">
            <w:pPr>
              <w:pStyle w:val="TableText"/>
            </w:pPr>
            <w:r w:rsidRPr="006054CC">
              <w:rPr>
                <w:lang w:eastAsia="en-US"/>
              </w:rPr>
              <w:t>0..100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【处理建议】</w:t>
      </w:r>
    </w:p>
    <w:p w:rsidR="00000000" w:rsidRDefault="006054CC">
      <w:pPr>
        <w:pStyle w:val="ItemStep"/>
      </w:pPr>
      <w:r w:rsidRPr="006054CC">
        <w:rPr>
          <w:rFonts w:hint="eastAsia"/>
        </w:rPr>
        <w:t>检查</w:t>
      </w:r>
      <w:r w:rsidRPr="006054CC">
        <w:t>LDP</w:t>
      </w:r>
      <w:r w:rsidRPr="006054CC">
        <w:rPr>
          <w:rFonts w:hint="eastAsia"/>
        </w:rPr>
        <w:t>会话初始化消息的参数。</w:t>
      </w:r>
    </w:p>
    <w:p w:rsidR="00000000" w:rsidRDefault="00102126">
      <w:pPr>
        <w:pStyle w:val="ItemStep"/>
      </w:pPr>
      <w:r>
        <w:rPr>
          <w:rFonts w:hint="eastAsia"/>
        </w:rPr>
        <w:t>如果问题无法解决，请联系</w:t>
      </w:r>
      <w:r>
        <w:t>H3C</w:t>
      </w:r>
      <w:r>
        <w:rPr>
          <w:rFonts w:hint="eastAsia"/>
        </w:rPr>
        <w:t>用服。</w:t>
      </w:r>
    </w:p>
    <w:p w:rsidR="009E0FD4" w:rsidRPr="004F50DE" w:rsidRDefault="006054CC" w:rsidP="009E0FD4">
      <w:pPr>
        <w:pStyle w:val="3"/>
      </w:pPr>
      <w:bookmarkStart w:id="5" w:name="_Toc388967328"/>
      <w:bookmarkStart w:id="6" w:name="_Toc391459274"/>
      <w:bookmarkStart w:id="7" w:name="_Toc392747456"/>
      <w:r w:rsidRPr="006054CC">
        <w:t>mplsLdpSessionUp</w:t>
      </w:r>
      <w:bookmarkEnd w:id="5"/>
      <w:bookmarkEnd w:id="6"/>
      <w:bookmarkEnd w:id="7"/>
    </w:p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490888" w:rsidRPr="004F50DE" w:rsidRDefault="006054CC" w:rsidP="00013CF8">
            <w:pPr>
              <w:pStyle w:val="TableHeadingleft"/>
            </w:pPr>
            <w:r w:rsidRPr="00013CF8">
              <w:t>OID</w:t>
            </w:r>
          </w:p>
        </w:tc>
        <w:tc>
          <w:tcPr>
            <w:tcW w:w="7158" w:type="dxa"/>
            <w:shd w:val="clear" w:color="auto" w:fill="auto"/>
          </w:tcPr>
          <w:p w:rsidR="00490888" w:rsidRPr="004F50DE" w:rsidRDefault="006054CC" w:rsidP="00013CF8">
            <w:pPr>
              <w:pStyle w:val="TableText"/>
            </w:pPr>
            <w:r w:rsidRPr="006054CC">
              <w:t>1.3.6.1.2.1.10.166.4.0.3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t>MIB</w:t>
            </w:r>
            <w:r w:rsidRPr="00013CF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t>rfc3815-mpls-ldp-std.mib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t>-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rPr>
                <w:rFonts w:hint="eastAsia"/>
              </w:rPr>
              <w:t>开启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lastRenderedPageBreak/>
        <w:t>【描述】</w:t>
      </w:r>
    </w:p>
    <w:p w:rsidR="00490888" w:rsidRPr="004F50DE" w:rsidRDefault="006054CC" w:rsidP="009E0FD4">
      <w:r w:rsidRPr="006054CC">
        <w:rPr>
          <w:rFonts w:hint="eastAsia"/>
        </w:rPr>
        <w:t>当</w:t>
      </w:r>
      <w:r w:rsidRPr="006054CC">
        <w:t>mplsLdpSessionState</w:t>
      </w:r>
      <w:r w:rsidRPr="006054CC">
        <w:rPr>
          <w:rFonts w:hint="eastAsia"/>
        </w:rPr>
        <w:t>的取值变成</w:t>
      </w:r>
      <w:r w:rsidRPr="006054CC">
        <w:t>operational</w:t>
      </w:r>
      <w:r w:rsidRPr="006054CC">
        <w:rPr>
          <w:rFonts w:hint="eastAsia"/>
        </w:rPr>
        <w:t>时，系统会发送告警。</w:t>
      </w:r>
    </w:p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ldp</w:t>
            </w:r>
          </w:p>
        </w:tc>
      </w:tr>
      <w:tr w:rsidR="00490888" w:rsidRPr="004F50DE" w:rsidTr="00490888">
        <w:trPr>
          <w:cantSplit/>
        </w:trPr>
        <w:tc>
          <w:tcPr>
            <w:tcW w:w="1254" w:type="dxa"/>
          </w:tcPr>
          <w:p w:rsidR="00490888" w:rsidRPr="00013CF8" w:rsidRDefault="006054CC" w:rsidP="00705440">
            <w:pPr>
              <w:pStyle w:val="TableHeadingleft"/>
            </w:pPr>
            <w:r w:rsidRPr="00013CF8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ldp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4172"/>
        <w:gridCol w:w="1855"/>
        <w:gridCol w:w="2941"/>
      </w:tblGrid>
      <w:tr w:rsidR="009E0FD4" w:rsidRPr="004F50DE" w:rsidTr="00705440">
        <w:trPr>
          <w:cnfStyle w:val="100000000000"/>
          <w:cantSplit/>
          <w:tblHeader/>
        </w:trPr>
        <w:tc>
          <w:tcPr>
            <w:tcW w:w="40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lang w:eastAsia="en-US"/>
              </w:rPr>
              <w:t>OID</w:t>
            </w:r>
            <w:r w:rsidRPr="006054CC">
              <w:rPr>
                <w:rFonts w:hint="eastAsia"/>
                <w:lang w:eastAsia="en-US"/>
              </w:rPr>
              <w:t>（变量名）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rFonts w:hint="eastAsia"/>
                <w:lang w:eastAsia="en-US"/>
              </w:rPr>
              <w:t>类型</w:t>
            </w:r>
          </w:p>
        </w:tc>
        <w:tc>
          <w:tcPr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rFonts w:hint="eastAsia"/>
                <w:lang w:eastAsia="en-US"/>
              </w:rPr>
              <w:t>取值范围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1.3.6.1.2.1.10.166.4.1.3.3.1.2 (mplsLdpSessionState)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INTEGER</w:t>
            </w:r>
          </w:p>
        </w:tc>
        <w:tc>
          <w:tcPr>
            <w:tcW w:w="2854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nonexistent(1)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initialized(2)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openrec(3)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opensent(4)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operational(5))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1.3.6.1.2.1.10.166.4.1.3.3.1.8 (mplsLdpSessionDiscontinuityTime)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Timeticks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1.3.6.1.2.1.10.166.4.1.3.4.1.1 (mplsLdpSessionStatsUnknownMesTypeErrors)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Counter32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1.3.6.1.2.1.10.166.4.1.3.4.1.2 (mplsLdpSessionStatsUnknownTlvErrors)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Counter32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【处理建议】</w:t>
      </w:r>
    </w:p>
    <w:p w:rsidR="009E0FD4" w:rsidRPr="004F50DE" w:rsidRDefault="006054CC" w:rsidP="009E0FD4">
      <w:r w:rsidRPr="006054CC">
        <w:rPr>
          <w:rFonts w:hint="eastAsia"/>
        </w:rPr>
        <w:t>无需处理。</w:t>
      </w:r>
    </w:p>
    <w:p w:rsidR="009E0FD4" w:rsidRPr="004F50DE" w:rsidRDefault="006054CC" w:rsidP="009E0FD4">
      <w:pPr>
        <w:pStyle w:val="3"/>
      </w:pPr>
      <w:bookmarkStart w:id="8" w:name="_Toc388967329"/>
      <w:bookmarkStart w:id="9" w:name="_Toc391459275"/>
      <w:bookmarkStart w:id="10" w:name="_Toc392747457"/>
      <w:r w:rsidRPr="006054CC">
        <w:t>mplsLdpSessionDown</w:t>
      </w:r>
      <w:bookmarkEnd w:id="8"/>
      <w:bookmarkEnd w:id="9"/>
      <w:bookmarkEnd w:id="10"/>
    </w:p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490888" w:rsidRPr="00013CF8" w:rsidRDefault="006054CC" w:rsidP="00705440">
            <w:pPr>
              <w:pStyle w:val="TableHeadingleft"/>
            </w:pPr>
            <w:r w:rsidRPr="00013CF8">
              <w:t>OID</w:t>
            </w:r>
          </w:p>
        </w:tc>
        <w:tc>
          <w:tcPr>
            <w:tcW w:w="7158" w:type="dxa"/>
            <w:shd w:val="clear" w:color="auto" w:fill="auto"/>
          </w:tcPr>
          <w:p w:rsidR="00490888" w:rsidRPr="004F50DE" w:rsidRDefault="006054CC" w:rsidP="00013CF8">
            <w:pPr>
              <w:pStyle w:val="TableText"/>
            </w:pPr>
            <w:r w:rsidRPr="006054CC">
              <w:t>1.3.6.1.2.1.10.166.4.0.4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t>MIB</w:t>
            </w:r>
            <w:r w:rsidRPr="00013CF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t>rfc3815-mpls-ldp-std.mib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rPr>
                <w:rFonts w:hint="eastAsia"/>
              </w:rPr>
              <w:t>重要</w:t>
            </w:r>
          </w:p>
        </w:tc>
      </w:tr>
      <w:tr w:rsidR="00490888" w:rsidRPr="004F50DE" w:rsidTr="00490888">
        <w:trPr>
          <w:cantSplit/>
        </w:trPr>
        <w:tc>
          <w:tcPr>
            <w:tcW w:w="1810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90888" w:rsidRPr="004F50DE" w:rsidRDefault="006054CC" w:rsidP="00013CF8">
            <w:pPr>
              <w:pStyle w:val="TableText"/>
            </w:pPr>
            <w:r w:rsidRPr="006054CC">
              <w:rPr>
                <w:rFonts w:hint="eastAsia"/>
              </w:rPr>
              <w:t>开启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【描述】</w:t>
      </w:r>
    </w:p>
    <w:p w:rsidR="00490888" w:rsidRPr="004F50DE" w:rsidRDefault="006054CC" w:rsidP="00490888">
      <w:r w:rsidRPr="006054CC">
        <w:rPr>
          <w:rFonts w:hint="eastAsia"/>
        </w:rPr>
        <w:t>当</w:t>
      </w:r>
      <w:r w:rsidRPr="006054CC">
        <w:t>mplsLdpSessionState</w:t>
      </w:r>
      <w:r w:rsidRPr="006054CC">
        <w:rPr>
          <w:rFonts w:hint="eastAsia"/>
        </w:rPr>
        <w:t>的取值不再是</w:t>
      </w:r>
      <w:r w:rsidRPr="006054CC">
        <w:t>operational</w:t>
      </w:r>
      <w:r w:rsidRPr="006054CC">
        <w:rPr>
          <w:rFonts w:hint="eastAsia"/>
        </w:rPr>
        <w:t>时，系统会发送告警。</w:t>
      </w:r>
    </w:p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90888" w:rsidRPr="004F50DE" w:rsidTr="00490888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ldp</w:t>
            </w:r>
          </w:p>
        </w:tc>
      </w:tr>
      <w:tr w:rsidR="00490888" w:rsidRPr="004F50DE" w:rsidTr="00490888">
        <w:trPr>
          <w:cantSplit/>
        </w:trPr>
        <w:tc>
          <w:tcPr>
            <w:tcW w:w="1254" w:type="dxa"/>
          </w:tcPr>
          <w:p w:rsidR="00490888" w:rsidRPr="004F50DE" w:rsidRDefault="006054CC" w:rsidP="00013CF8">
            <w:pPr>
              <w:pStyle w:val="TableHeadingleft"/>
            </w:pPr>
            <w:r w:rsidRPr="00013CF8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90888" w:rsidRPr="004F50DE" w:rsidRDefault="006054CC" w:rsidP="00013CF8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ldp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lastRenderedPageBreak/>
        <w:t>【绑定变量】</w:t>
      </w:r>
    </w:p>
    <w:tbl>
      <w:tblPr>
        <w:tblStyle w:val="Table"/>
        <w:tblW w:w="8968" w:type="dxa"/>
        <w:tblLook w:val="04A0"/>
      </w:tblPr>
      <w:tblGrid>
        <w:gridCol w:w="4172"/>
        <w:gridCol w:w="1855"/>
        <w:gridCol w:w="2941"/>
      </w:tblGrid>
      <w:tr w:rsidR="009E0FD4" w:rsidRPr="004F50DE" w:rsidTr="00705440">
        <w:trPr>
          <w:cnfStyle w:val="100000000000"/>
          <w:cantSplit/>
          <w:tblHeader/>
        </w:trPr>
        <w:tc>
          <w:tcPr>
            <w:tcW w:w="40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lang w:eastAsia="en-US"/>
              </w:rPr>
              <w:t>OID</w:t>
            </w:r>
            <w:r w:rsidRPr="006054CC">
              <w:rPr>
                <w:rFonts w:hint="eastAsia"/>
                <w:lang w:eastAsia="en-US"/>
              </w:rPr>
              <w:t>（变量名）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rFonts w:hint="eastAsia"/>
                <w:lang w:eastAsia="en-US"/>
              </w:rPr>
              <w:t>类型</w:t>
            </w:r>
          </w:p>
        </w:tc>
        <w:tc>
          <w:tcPr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E0FD4" w:rsidRPr="004F50DE" w:rsidRDefault="006054CC" w:rsidP="00013CF8">
            <w:pPr>
              <w:pStyle w:val="TableHeading"/>
              <w:rPr>
                <w:lang w:eastAsia="en-US"/>
              </w:rPr>
            </w:pPr>
            <w:r w:rsidRPr="006054CC">
              <w:rPr>
                <w:rFonts w:hint="eastAsia"/>
                <w:lang w:eastAsia="en-US"/>
              </w:rPr>
              <w:t>取值范围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1.3.6.1.2.1.10.166.4.1.3.3.1.2 (mplsLdpSessionState)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INTEGER</w:t>
            </w:r>
          </w:p>
        </w:tc>
        <w:tc>
          <w:tcPr>
            <w:tcW w:w="2854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nonexistent(1)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initialized(2)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openrec(3)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 xml:space="preserve">opensent(4) </w:t>
            </w:r>
          </w:p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operational(5))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1.3.6.1.2.1.10.166.4.1.3.3.1.8 (mplsLdpSessionDiscontinuityTime)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Timeticks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1.3.6.1.2.1.10.166.4.1.3.4.1.1 (mplsLdpSessionStatsUnknownMesTypeErrors)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Counter32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  <w:tr w:rsidR="009E0FD4" w:rsidRPr="004F50DE" w:rsidTr="00705440">
        <w:trPr>
          <w:cantSplit/>
        </w:trPr>
        <w:tc>
          <w:tcPr>
            <w:tcW w:w="4048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1.3.6.1.2.1.10.166.4.1.3.4.1.2 (mplsLdpSessionStatsUnknownTlvErrors)</w:t>
            </w:r>
          </w:p>
        </w:tc>
        <w:tc>
          <w:tcPr>
            <w:tcW w:w="1800" w:type="dxa"/>
          </w:tcPr>
          <w:p w:rsidR="009E0FD4" w:rsidRPr="004F50DE" w:rsidRDefault="006054CC" w:rsidP="00013CF8">
            <w:pPr>
              <w:pStyle w:val="TableText"/>
              <w:rPr>
                <w:lang w:eastAsia="en-US"/>
              </w:rPr>
            </w:pPr>
            <w:r w:rsidRPr="006054CC">
              <w:rPr>
                <w:lang w:eastAsia="en-US"/>
              </w:rPr>
              <w:t>Counter32</w:t>
            </w:r>
          </w:p>
        </w:tc>
        <w:tc>
          <w:tcPr>
            <w:tcW w:w="2854" w:type="dxa"/>
          </w:tcPr>
          <w:p w:rsidR="009E0FD4" w:rsidRPr="004F50DE" w:rsidRDefault="004C45FB" w:rsidP="00013CF8">
            <w:pPr>
              <w:pStyle w:val="TableText"/>
              <w:rPr>
                <w:lang w:eastAsia="en-US"/>
              </w:rPr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</w:tbl>
    <w:p w:rsidR="009E0FD4" w:rsidRPr="004F50DE" w:rsidRDefault="009E0FD4" w:rsidP="009E0FD4"/>
    <w:p w:rsidR="009E0FD4" w:rsidRPr="004F50DE" w:rsidRDefault="006054CC" w:rsidP="009E0FD4">
      <w:pPr>
        <w:pStyle w:val="Command"/>
      </w:pPr>
      <w:r w:rsidRPr="006054CC">
        <w:rPr>
          <w:rFonts w:hint="eastAsia"/>
        </w:rPr>
        <w:t>【处理建议】</w:t>
      </w:r>
    </w:p>
    <w:p w:rsidR="00887319" w:rsidRPr="004F50DE" w:rsidRDefault="006054CC" w:rsidP="0044780D">
      <w:r w:rsidRPr="006054CC">
        <w:rPr>
          <w:rFonts w:hint="eastAsia"/>
        </w:rPr>
        <w:t>无需处理。</w:t>
      </w:r>
    </w:p>
    <w:sectPr w:rsidR="00887319" w:rsidRPr="004F50DE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FD3" w:rsidRDefault="00B45FD3">
      <w:r>
        <w:separator/>
      </w:r>
    </w:p>
  </w:endnote>
  <w:endnote w:type="continuationSeparator" w:id="0">
    <w:p w:rsidR="00B45FD3" w:rsidRDefault="00B4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1E5B96" w:rsidP="00020766">
        <w:pPr>
          <w:pStyle w:val="a5"/>
        </w:pPr>
        <w:r w:rsidRPr="001E5B96">
          <w:fldChar w:fldCharType="begin"/>
        </w:r>
        <w:r w:rsidR="00F86011">
          <w:instrText>PAGE   \* MERGEFORMAT</w:instrText>
        </w:r>
        <w:r w:rsidRPr="001E5B96">
          <w:fldChar w:fldCharType="separate"/>
        </w:r>
        <w:r w:rsidR="00105081" w:rsidRPr="0010508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FD3" w:rsidRDefault="00B45FD3">
      <w:r>
        <w:separator/>
      </w:r>
    </w:p>
  </w:footnote>
  <w:footnote w:type="continuationSeparator" w:id="0">
    <w:p w:rsidR="00B45FD3" w:rsidRDefault="00B45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 w:numId="47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3CF8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3442A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2126"/>
    <w:rsid w:val="0010333F"/>
    <w:rsid w:val="00104918"/>
    <w:rsid w:val="00105081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5B96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7807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4B9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5D7B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888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5FB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0DE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54CC"/>
    <w:rsid w:val="006073FE"/>
    <w:rsid w:val="00610C2F"/>
    <w:rsid w:val="00613E90"/>
    <w:rsid w:val="006171B5"/>
    <w:rsid w:val="0061749B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344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0FD4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A2913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C2242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03C7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F50D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4F50D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4F50D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4F50D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4F50D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4F50D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4F50D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4F50D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4F50D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4F50D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4F50D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4F50D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4F50D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4F50D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4F50D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4F50D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4F50D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4F50D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4F50D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4F50D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4F50D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4F50D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4F50D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4F50D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4F50D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4F50D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4F50D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4F50D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4F50D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4F50D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4F50D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4F50D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4F50DE"/>
    <w:pPr>
      <w:ind w:left="1260"/>
    </w:pPr>
  </w:style>
  <w:style w:type="paragraph" w:styleId="50">
    <w:name w:val="toc 5"/>
    <w:basedOn w:val="a0"/>
    <w:next w:val="a0"/>
    <w:autoRedefine/>
    <w:rsid w:val="004F50DE"/>
    <w:pPr>
      <w:ind w:left="1680"/>
    </w:pPr>
  </w:style>
  <w:style w:type="paragraph" w:styleId="60">
    <w:name w:val="toc 6"/>
    <w:basedOn w:val="a0"/>
    <w:next w:val="a0"/>
    <w:autoRedefine/>
    <w:rsid w:val="004F50DE"/>
    <w:pPr>
      <w:ind w:left="2100"/>
    </w:pPr>
  </w:style>
  <w:style w:type="paragraph" w:styleId="70">
    <w:name w:val="toc 7"/>
    <w:basedOn w:val="a0"/>
    <w:next w:val="a0"/>
    <w:autoRedefine/>
    <w:rsid w:val="004F50DE"/>
    <w:pPr>
      <w:ind w:left="2520"/>
    </w:pPr>
  </w:style>
  <w:style w:type="paragraph" w:styleId="80">
    <w:name w:val="toc 8"/>
    <w:basedOn w:val="a0"/>
    <w:next w:val="a0"/>
    <w:autoRedefine/>
    <w:rsid w:val="004F50DE"/>
    <w:pPr>
      <w:ind w:left="2940"/>
    </w:pPr>
  </w:style>
  <w:style w:type="paragraph" w:styleId="90">
    <w:name w:val="toc 9"/>
    <w:basedOn w:val="a0"/>
    <w:next w:val="a0"/>
    <w:autoRedefine/>
    <w:rsid w:val="004F50DE"/>
    <w:pPr>
      <w:ind w:left="3360"/>
    </w:pPr>
  </w:style>
  <w:style w:type="paragraph" w:styleId="a8">
    <w:name w:val="Document Map"/>
    <w:basedOn w:val="a0"/>
    <w:semiHidden/>
    <w:rsid w:val="004F50D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4F50D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4F50D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4F50D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4F50D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4F50DE"/>
    <w:rPr>
      <w:color w:val="0000FF"/>
      <w:u w:val="single"/>
    </w:rPr>
  </w:style>
  <w:style w:type="character" w:styleId="aa">
    <w:name w:val="annotation reference"/>
    <w:basedOn w:val="a1"/>
    <w:semiHidden/>
    <w:rsid w:val="004F50DE"/>
    <w:rPr>
      <w:sz w:val="21"/>
      <w:szCs w:val="21"/>
    </w:rPr>
  </w:style>
  <w:style w:type="paragraph" w:styleId="ab">
    <w:name w:val="annotation text"/>
    <w:basedOn w:val="a0"/>
    <w:link w:val="Char0"/>
    <w:semiHidden/>
    <w:rsid w:val="004F50DE"/>
    <w:pPr>
      <w:jc w:val="left"/>
    </w:pPr>
  </w:style>
  <w:style w:type="paragraph" w:styleId="ac">
    <w:name w:val="annotation subject"/>
    <w:basedOn w:val="ab"/>
    <w:next w:val="ab"/>
    <w:semiHidden/>
    <w:rsid w:val="004F50DE"/>
    <w:rPr>
      <w:b/>
      <w:bCs/>
    </w:rPr>
  </w:style>
  <w:style w:type="paragraph" w:styleId="ad">
    <w:name w:val="Balloon Text"/>
    <w:basedOn w:val="a0"/>
    <w:semiHidden/>
    <w:rsid w:val="004F50D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4F50D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4F50D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4F50D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4F50D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4F50D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4F50D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4F50D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4F50D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4F50D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4F50D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4F50DE"/>
    <w:pPr>
      <w:numPr>
        <w:ilvl w:val="1"/>
      </w:numPr>
    </w:pPr>
  </w:style>
  <w:style w:type="paragraph" w:customStyle="1" w:styleId="ItemIndent1">
    <w:name w:val="Item Indent_1"/>
    <w:basedOn w:val="a0"/>
    <w:qFormat/>
    <w:rsid w:val="004F50D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4F50D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4F50D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4F50DE"/>
    <w:pPr>
      <w:numPr>
        <w:ilvl w:val="2"/>
      </w:numPr>
    </w:pPr>
  </w:style>
  <w:style w:type="paragraph" w:customStyle="1" w:styleId="ItemIndent3">
    <w:name w:val="Item Indent_3"/>
    <w:basedOn w:val="a0"/>
    <w:rsid w:val="004F50D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4F50D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4F50D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4F50D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4F50DE"/>
    <w:rPr>
      <w:rFonts w:eastAsia="楷体_GB2312"/>
      <w:sz w:val="21"/>
    </w:rPr>
  </w:style>
  <w:style w:type="table" w:customStyle="1" w:styleId="FigureTable">
    <w:name w:val="Figure Table"/>
    <w:basedOn w:val="a7"/>
    <w:rsid w:val="004F50D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4F50D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4F50D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4F50D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4F50D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4F50D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4F50D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4F50D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4F50D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4F50DE"/>
    <w:pPr>
      <w:ind w:left="1134"/>
    </w:pPr>
  </w:style>
  <w:style w:type="paragraph" w:customStyle="1" w:styleId="TerminalDisplayIndent2">
    <w:name w:val="Terminal Display Indent_2"/>
    <w:basedOn w:val="TerminalDisplay"/>
    <w:rsid w:val="004F50D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4F50DE"/>
    <w:rPr>
      <w:rFonts w:ascii="Futura Hv" w:hAnsi="Futura Hv"/>
    </w:rPr>
  </w:style>
  <w:style w:type="paragraph" w:customStyle="1" w:styleId="Spacer">
    <w:name w:val="Spacer"/>
    <w:next w:val="a0"/>
    <w:link w:val="SpacerChar"/>
    <w:rsid w:val="004F50D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4F50D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4F50D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4F50D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4F50D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4F50D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4F50D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4F50D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4F50D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4F50D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4F50D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4F50D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4F50D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4F50D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4F50D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4F50D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4F50D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4F50D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4F50D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4F50D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4F50D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4F50DE"/>
    <w:pPr>
      <w:numPr>
        <w:numId w:val="42"/>
      </w:numPr>
    </w:pPr>
  </w:style>
  <w:style w:type="numbering" w:styleId="111111">
    <w:name w:val="Outline List 1"/>
    <w:basedOn w:val="a3"/>
    <w:rsid w:val="004F50D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4F50D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4F50D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4F50D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4F50D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4F50D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4F50DE"/>
    <w:pPr>
      <w:widowControl w:val="0"/>
      <w:jc w:val="left"/>
    </w:pPr>
  </w:style>
  <w:style w:type="table" w:styleId="31">
    <w:name w:val="Table Colorful 3"/>
    <w:basedOn w:val="a2"/>
    <w:rsid w:val="004F50D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4F50DE"/>
    <w:pPr>
      <w:ind w:left="840" w:hanging="420"/>
    </w:pPr>
  </w:style>
  <w:style w:type="character" w:styleId="afd">
    <w:name w:val="Strong"/>
    <w:basedOn w:val="a1"/>
    <w:uiPriority w:val="22"/>
    <w:qFormat/>
    <w:rsid w:val="004F50DE"/>
    <w:rPr>
      <w:b/>
      <w:bCs/>
    </w:rPr>
  </w:style>
  <w:style w:type="paragraph" w:styleId="afe">
    <w:name w:val="Normal (Web)"/>
    <w:basedOn w:val="a0"/>
    <w:uiPriority w:val="99"/>
    <w:unhideWhenUsed/>
    <w:rsid w:val="004F50D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f3111\Desktop\Comware%20B56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3DDC6-3BC7-45A4-9DD9-0ECADFA2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58</TotalTime>
  <Pages>3</Pages>
  <Words>449</Words>
  <Characters>1689</Characters>
  <Application>Microsoft Office Word</Application>
  <DocSecurity>0</DocSecurity>
  <Lines>132</Lines>
  <Paragraphs>113</Paragraphs>
  <ScaleCrop>false</ScaleCrop>
  <Company/>
  <LinksUpToDate>false</LinksUpToDate>
  <CharactersWithSpaces>1737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25</cp:revision>
  <cp:lastPrinted>2010-05-04T10:01:00Z</cp:lastPrinted>
  <dcterms:created xsi:type="dcterms:W3CDTF">2014-07-09T08:19:00Z</dcterms:created>
  <dcterms:modified xsi:type="dcterms:W3CDTF">2014-07-31T10:33:00Z</dcterms:modified>
</cp:coreProperties>
</file>